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437191" w:rsidRPr="00437191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43719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437191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437191" w:rsidRPr="00437191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37191" w:rsidRPr="00437191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37191" w:rsidRPr="00437191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3719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3719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3719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3719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3719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37191" w:rsidRPr="0043719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91" w:rsidRPr="00437191" w:rsidRDefault="00437191" w:rsidP="0043719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437191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437191">
              <w:rPr>
                <w:rFonts w:ascii="Tahoma" w:hAnsi="Tahoma" w:cs="Tahoma"/>
                <w:color w:val="000000"/>
                <w:sz w:val="18"/>
                <w:szCs w:val="18"/>
              </w:rPr>
              <w:t>,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37191" w:rsidRPr="0043719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37191" w:rsidRPr="00437191" w:rsidRDefault="00437191" w:rsidP="00437191">
            <w:pPr>
              <w:rPr>
                <w:rFonts w:ascii="Tahoma" w:hAnsi="Tahoma" w:cs="Tahoma"/>
                <w:sz w:val="18"/>
                <w:szCs w:val="18"/>
              </w:rPr>
            </w:pPr>
            <w:r w:rsidRPr="00437191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437191">
              <w:rPr>
                <w:rFonts w:ascii="Tahoma" w:hAnsi="Tahoma" w:cs="Tahoma"/>
                <w:sz w:val="18"/>
                <w:szCs w:val="18"/>
              </w:rPr>
              <w:t>Small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437191" w:rsidRPr="0043719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37191" w:rsidRPr="00437191" w:rsidRDefault="00437191" w:rsidP="00437191">
            <w:pPr>
              <w:rPr>
                <w:rFonts w:ascii="Tahoma" w:hAnsi="Tahoma" w:cs="Tahoma"/>
                <w:sz w:val="18"/>
                <w:szCs w:val="18"/>
              </w:rPr>
            </w:pPr>
            <w:r w:rsidRPr="00437191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437191" w:rsidRPr="0043719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3719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719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7191">
              <w:rPr>
                <w:rFonts w:ascii="Tahoma" w:hAnsi="Tahoma" w:cs="Tahoma"/>
                <w:sz w:val="18"/>
                <w:szCs w:val="18"/>
              </w:rPr>
              <w:t>34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37191" w:rsidRPr="00437191" w:rsidRDefault="00437191" w:rsidP="0043719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37191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1B23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0</TotalTime>
  <Pages>1</Pages>
  <Words>45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2025-11-24T18:02:00Z</dcterms:created>
  <dcterms:modified xsi:type="dcterms:W3CDTF">2025-11-24T18:02:00Z</dcterms:modified>
</cp:coreProperties>
</file>